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B8BD9" w14:textId="46F0A32E" w:rsidR="003975BF" w:rsidRDefault="003975BF" w:rsidP="003975BF">
      <w:pPr>
        <w:pStyle w:val="NoSpacing"/>
      </w:pPr>
      <w:r>
        <w:rPr>
          <w:u w:val="single"/>
        </w:rPr>
        <w:t>John WARRE</w:t>
      </w:r>
      <w:r>
        <w:t xml:space="preserve">       </w:t>
      </w:r>
      <w:r>
        <w:t>(fl.1420-1)</w:t>
      </w:r>
      <w:bookmarkStart w:id="0" w:name="_GoBack"/>
      <w:bookmarkEnd w:id="0"/>
    </w:p>
    <w:p w14:paraId="1DC0EB16" w14:textId="77777777" w:rsidR="003975BF" w:rsidRDefault="003975BF" w:rsidP="003975BF">
      <w:pPr>
        <w:pStyle w:val="NoSpacing"/>
      </w:pPr>
    </w:p>
    <w:p w14:paraId="0D076A29" w14:textId="77777777" w:rsidR="003975BF" w:rsidRDefault="003975BF" w:rsidP="003975BF">
      <w:pPr>
        <w:pStyle w:val="NoSpacing"/>
      </w:pPr>
    </w:p>
    <w:p w14:paraId="70805F17" w14:textId="77777777" w:rsidR="003975BF" w:rsidRDefault="003975BF" w:rsidP="003975BF">
      <w:pPr>
        <w:pStyle w:val="NoSpacing"/>
      </w:pPr>
      <w:r>
        <w:t xml:space="preserve">         1420-1</w:t>
      </w:r>
      <w:r>
        <w:tab/>
        <w:t xml:space="preserve">He was one of those to whom John </w:t>
      </w:r>
      <w:proofErr w:type="spellStart"/>
      <w:r>
        <w:t>Boghe</w:t>
      </w:r>
      <w:proofErr w:type="spellEnd"/>
      <w:r>
        <w:t xml:space="preserve"> of Taunton(q.v.) gifted his </w:t>
      </w:r>
    </w:p>
    <w:p w14:paraId="07CCD80A" w14:textId="77777777" w:rsidR="003975BF" w:rsidRDefault="003975BF" w:rsidP="003975BF">
      <w:pPr>
        <w:pStyle w:val="NoSpacing"/>
      </w:pPr>
      <w:r>
        <w:tab/>
      </w:r>
      <w:r>
        <w:tab/>
        <w:t>goods and chattels.</w:t>
      </w:r>
    </w:p>
    <w:p w14:paraId="5888B3A6" w14:textId="77777777" w:rsidR="003975BF" w:rsidRDefault="003975BF" w:rsidP="003975BF">
      <w:pPr>
        <w:pStyle w:val="NoSpacing"/>
      </w:pPr>
      <w:r>
        <w:tab/>
      </w:r>
      <w:r>
        <w:tab/>
        <w:t>(P.R.O. ref.E326/5017)</w:t>
      </w:r>
    </w:p>
    <w:p w14:paraId="0F60D41B" w14:textId="77777777" w:rsidR="003975BF" w:rsidRDefault="003975BF" w:rsidP="003975BF">
      <w:pPr>
        <w:pStyle w:val="NoSpacing"/>
      </w:pPr>
    </w:p>
    <w:p w14:paraId="10B5B966" w14:textId="77777777" w:rsidR="003975BF" w:rsidRDefault="003975BF" w:rsidP="003975BF">
      <w:pPr>
        <w:pStyle w:val="NoSpacing"/>
      </w:pPr>
    </w:p>
    <w:p w14:paraId="26962A44" w14:textId="77777777" w:rsidR="003975BF" w:rsidRPr="00133803" w:rsidRDefault="003975BF" w:rsidP="003975BF">
      <w:pPr>
        <w:pStyle w:val="NoSpacing"/>
      </w:pPr>
      <w:r>
        <w:t>22 December 2019</w:t>
      </w:r>
    </w:p>
    <w:p w14:paraId="01ADFED3" w14:textId="69E02C9F" w:rsidR="006B2F86" w:rsidRPr="003975BF" w:rsidRDefault="003975BF" w:rsidP="00E71FC3">
      <w:pPr>
        <w:pStyle w:val="NoSpacing"/>
      </w:pPr>
    </w:p>
    <w:sectPr w:rsidR="006B2F86" w:rsidRPr="003975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CAFC7" w14:textId="77777777" w:rsidR="003975BF" w:rsidRDefault="003975BF" w:rsidP="00E71FC3">
      <w:pPr>
        <w:spacing w:after="0" w:line="240" w:lineRule="auto"/>
      </w:pPr>
      <w:r>
        <w:separator/>
      </w:r>
    </w:p>
  </w:endnote>
  <w:endnote w:type="continuationSeparator" w:id="0">
    <w:p w14:paraId="396A5D40" w14:textId="77777777" w:rsidR="003975BF" w:rsidRDefault="003975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95C2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5A5EB" w14:textId="77777777" w:rsidR="003975BF" w:rsidRDefault="003975BF" w:rsidP="00E71FC3">
      <w:pPr>
        <w:spacing w:after="0" w:line="240" w:lineRule="auto"/>
      </w:pPr>
      <w:r>
        <w:separator/>
      </w:r>
    </w:p>
  </w:footnote>
  <w:footnote w:type="continuationSeparator" w:id="0">
    <w:p w14:paraId="63548EA8" w14:textId="77777777" w:rsidR="003975BF" w:rsidRDefault="003975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5BF"/>
    <w:rsid w:val="001A7C09"/>
    <w:rsid w:val="003975BF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D86E7"/>
  <w15:chartTrackingRefBased/>
  <w15:docId w15:val="{F44807B5-9933-4A51-B10E-040986C7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2019-12-22T21:51:00Z</dcterms:created>
  <dcterms:modified xsi:type="dcterms:W3CDTF">2019-12-22T21:52:00Z</dcterms:modified>
</cp:coreProperties>
</file>